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4E2B3C" w:rsidP="008050AC">
            <w:pPr>
              <w:rPr>
                <w:lang w:val="uk-UA" w:eastAsia="en-US"/>
              </w:rPr>
            </w:pPr>
            <w:permStart w:id="135082624" w:edGrp="everyone"/>
            <w:r>
              <w:rPr>
                <w:lang w:val="uk-UA" w:eastAsia="en-US"/>
              </w:rPr>
              <w:t>28.08.2019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4E2B3C">
              <w:rPr>
                <w:lang w:val="uk-UA" w:eastAsia="en-US"/>
              </w:rPr>
              <w:t xml:space="preserve"> 1263/0/197-19</w:t>
            </w:r>
            <w:bookmarkStart w:id="0" w:name="_GoBack"/>
            <w:bookmarkEnd w:id="0"/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411F4C" w:rsidRDefault="00411F4C"/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 xml:space="preserve">Про розподіл виробів медичного </w:t>
      </w:r>
    </w:p>
    <w:p w:rsidR="008E4728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 xml:space="preserve">призначення </w:t>
      </w:r>
      <w:r w:rsidR="008E4728" w:rsidRPr="008E4728">
        <w:rPr>
          <w:sz w:val="28"/>
          <w:szCs w:val="28"/>
          <w:lang w:val="uk-UA" w:eastAsia="en-US"/>
        </w:rPr>
        <w:t>для стентування коронарних судин</w:t>
      </w:r>
      <w:r w:rsidRPr="00411F4C">
        <w:rPr>
          <w:sz w:val="28"/>
          <w:szCs w:val="28"/>
          <w:lang w:val="uk-UA" w:eastAsia="en-US"/>
        </w:rPr>
        <w:t xml:space="preserve"> </w:t>
      </w:r>
    </w:p>
    <w:p w:rsidR="00411F4C" w:rsidRPr="00411F4C" w:rsidRDefault="008E4728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для </w:t>
      </w:r>
      <w:r>
        <w:rPr>
          <w:sz w:val="28"/>
          <w:szCs w:val="28"/>
          <w:lang w:val="uk-UA" w:eastAsia="en-US"/>
        </w:rPr>
        <w:t xml:space="preserve">лікування </w:t>
      </w:r>
      <w:r w:rsidR="00411F4C" w:rsidRPr="00411F4C">
        <w:rPr>
          <w:sz w:val="28"/>
          <w:szCs w:val="28"/>
          <w:lang w:val="uk-UA" w:eastAsia="en-US"/>
        </w:rPr>
        <w:t xml:space="preserve">хворих </w:t>
      </w: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bookmarkStart w:id="1" w:name="_Hlk4514166"/>
      <w:r w:rsidRPr="00411F4C">
        <w:rPr>
          <w:sz w:val="28"/>
          <w:szCs w:val="28"/>
          <w:lang w:val="uk-UA" w:eastAsia="en-US"/>
        </w:rPr>
        <w:t>із серцево-судинними</w:t>
      </w:r>
      <w:r w:rsidRPr="00411F4C">
        <w:rPr>
          <w:sz w:val="28"/>
          <w:szCs w:val="28"/>
          <w:lang w:eastAsia="en-US"/>
        </w:rPr>
        <w:t xml:space="preserve"> </w:t>
      </w:r>
      <w:r w:rsidRPr="00411F4C">
        <w:rPr>
          <w:sz w:val="28"/>
          <w:szCs w:val="28"/>
          <w:lang w:val="uk-UA" w:eastAsia="en-US"/>
        </w:rPr>
        <w:t xml:space="preserve">та </w:t>
      </w: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>судинно-мозковими захворюваннями</w:t>
      </w:r>
      <w:bookmarkEnd w:id="1"/>
      <w:r w:rsidRPr="00411F4C">
        <w:rPr>
          <w:sz w:val="28"/>
          <w:szCs w:val="28"/>
          <w:lang w:val="uk-UA" w:eastAsia="en-US"/>
        </w:rPr>
        <w:t xml:space="preserve">, </w:t>
      </w: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>закуплених за кошти Державного</w:t>
      </w: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>бюджету України на 2016 рік</w:t>
      </w: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411F4C">
        <w:rPr>
          <w:sz w:val="28"/>
          <w:szCs w:val="28"/>
          <w:lang w:val="uk-UA" w:eastAsia="en-US"/>
        </w:rPr>
        <w:t xml:space="preserve">На виконання наказу Міністерства охорони здоров’я України </w:t>
      </w:r>
      <w:r w:rsidRPr="00411F4C">
        <w:rPr>
          <w:sz w:val="28"/>
          <w:szCs w:val="28"/>
          <w:lang w:val="uk-UA"/>
        </w:rPr>
        <w:t xml:space="preserve">від                               від </w:t>
      </w:r>
      <w:r w:rsidR="00FA2B4A" w:rsidRPr="00FA2B4A">
        <w:rPr>
          <w:sz w:val="28"/>
          <w:szCs w:val="28"/>
          <w:lang w:val="uk-UA"/>
        </w:rPr>
        <w:t>03 серпня 2018</w:t>
      </w:r>
      <w:r w:rsidR="00FA2B4A">
        <w:rPr>
          <w:sz w:val="28"/>
          <w:szCs w:val="28"/>
          <w:lang w:val="uk-UA"/>
        </w:rPr>
        <w:t xml:space="preserve"> року </w:t>
      </w:r>
      <w:r w:rsidR="00FA2B4A" w:rsidRPr="00FA2B4A">
        <w:rPr>
          <w:sz w:val="28"/>
          <w:szCs w:val="28"/>
          <w:lang w:val="uk-UA"/>
        </w:rPr>
        <w:t xml:space="preserve">№ 1448 </w:t>
      </w:r>
      <w:r w:rsidR="00FA2B4A">
        <w:rPr>
          <w:sz w:val="28"/>
          <w:szCs w:val="28"/>
          <w:lang w:val="uk-UA"/>
        </w:rPr>
        <w:t>«</w:t>
      </w:r>
      <w:r w:rsidR="00FA2B4A" w:rsidRPr="00FA2B4A">
        <w:rPr>
          <w:sz w:val="28"/>
          <w:szCs w:val="28"/>
          <w:lang w:val="uk-UA"/>
        </w:rPr>
        <w:t>Про затвердження Розподілу медичного виробу «Спіральна система  для усунення відкритої артеріальної протоки» для стентування коронарних судин для лікування хворих із серцево-судинними та судинно-мозковими захворюваннями, закупленого за кошти Державного бюджету України на 2016 рік</w:t>
      </w:r>
      <w:r w:rsidR="00FA2B4A">
        <w:rPr>
          <w:sz w:val="28"/>
          <w:szCs w:val="28"/>
          <w:lang w:val="uk-UA"/>
        </w:rPr>
        <w:t xml:space="preserve">» </w:t>
      </w:r>
      <w:r w:rsidR="008E4728" w:rsidRPr="008E4728">
        <w:rPr>
          <w:sz w:val="28"/>
          <w:szCs w:val="28"/>
          <w:lang w:val="uk-UA"/>
        </w:rPr>
        <w:t xml:space="preserve">та з метою раціонального та цільового використання медичних виробів для лікування хворих із серцево-судинними та судинно-мозковими зхворюваннями, які надійшли до області шляхом централізованого постачання </w:t>
      </w:r>
      <w:r w:rsidR="00FA2B4A" w:rsidRPr="00FA2B4A">
        <w:rPr>
          <w:sz w:val="28"/>
          <w:szCs w:val="28"/>
          <w:lang w:val="uk-UA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«Централізовані заходи із запобігання та лікування серцево-судинних і судинно-мозкових захворювань» у частині «Централізована закупівля лікарських засобів та виробів медичного призначення для закладів охорони здоров’я для забезпечення лікуванням хворих із серцево-судинними та судинно-мозковими захворюваннями»</w:t>
      </w:r>
    </w:p>
    <w:p w:rsidR="00411F4C" w:rsidRPr="00411F4C" w:rsidRDefault="00411F4C" w:rsidP="00411F4C">
      <w:pPr>
        <w:spacing w:line="300" w:lineRule="exact"/>
        <w:ind w:firstLine="708"/>
        <w:jc w:val="both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>НАКАЗУЮ:</w:t>
      </w: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ab/>
        <w:t>1.</w:t>
      </w:r>
      <w:r w:rsidRPr="00411F4C">
        <w:rPr>
          <w:sz w:val="28"/>
          <w:szCs w:val="28"/>
          <w:lang w:val="uk-UA" w:eastAsia="en-US"/>
        </w:rPr>
        <w:tab/>
        <w:t xml:space="preserve">ЗАТВЕРДИТИ розподіл виробів медичного призначення </w:t>
      </w:r>
      <w:r w:rsidR="008E4728" w:rsidRPr="008E4728">
        <w:rPr>
          <w:sz w:val="28"/>
          <w:szCs w:val="28"/>
          <w:lang w:val="uk-UA" w:eastAsia="en-US"/>
        </w:rPr>
        <w:t xml:space="preserve">для стентування коронарних судин </w:t>
      </w:r>
      <w:r w:rsidRPr="00411F4C">
        <w:rPr>
          <w:sz w:val="28"/>
          <w:szCs w:val="28"/>
          <w:lang w:val="uk-UA" w:eastAsia="en-US"/>
        </w:rPr>
        <w:t>для лікування хворих із серцево-судинними та судинно-мозковими захворюваннями, що додається.</w:t>
      </w:r>
    </w:p>
    <w:p w:rsidR="00FA2B4A" w:rsidRDefault="00FA2B4A" w:rsidP="00FA2B4A">
      <w:pPr>
        <w:spacing w:line="300" w:lineRule="exact"/>
        <w:jc w:val="center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lastRenderedPageBreak/>
        <w:t>2</w:t>
      </w:r>
    </w:p>
    <w:p w:rsidR="00FA2B4A" w:rsidRDefault="00FA2B4A" w:rsidP="00FA2B4A">
      <w:pPr>
        <w:spacing w:line="300" w:lineRule="exact"/>
        <w:jc w:val="center"/>
        <w:rPr>
          <w:sz w:val="28"/>
          <w:szCs w:val="28"/>
          <w:lang w:val="uk-UA" w:eastAsia="en-US"/>
        </w:rPr>
      </w:pPr>
    </w:p>
    <w:p w:rsidR="009C7C64" w:rsidRPr="00411F4C" w:rsidRDefault="009C7C64" w:rsidP="00FA2B4A">
      <w:pPr>
        <w:spacing w:line="300" w:lineRule="exact"/>
        <w:jc w:val="center"/>
        <w:rPr>
          <w:sz w:val="28"/>
          <w:szCs w:val="28"/>
          <w:lang w:val="uk-UA" w:eastAsia="en-US"/>
        </w:rPr>
      </w:pPr>
    </w:p>
    <w:p w:rsidR="00411F4C" w:rsidRPr="00411F4C" w:rsidRDefault="00FA2B4A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 w:rsidR="00411F4C" w:rsidRPr="00411F4C">
        <w:rPr>
          <w:sz w:val="28"/>
          <w:szCs w:val="28"/>
          <w:lang w:val="uk-UA" w:eastAsia="en-US"/>
        </w:rPr>
        <w:t>2.</w:t>
      </w:r>
      <w:r w:rsidR="00411F4C" w:rsidRPr="00411F4C">
        <w:rPr>
          <w:sz w:val="28"/>
          <w:szCs w:val="28"/>
          <w:lang w:val="uk-UA" w:eastAsia="en-US"/>
        </w:rPr>
        <w:tab/>
        <w:t>Директорові КП «Дніпропетровський обласний клінічний центр кардіології та кардіохірургії» ДОР» забезпечити:</w:t>
      </w:r>
    </w:p>
    <w:p w:rsidR="00411F4C" w:rsidRDefault="00411F4C" w:rsidP="00411F4C">
      <w:pPr>
        <w:spacing w:line="300" w:lineRule="exact"/>
        <w:jc w:val="center"/>
        <w:rPr>
          <w:sz w:val="28"/>
          <w:szCs w:val="28"/>
          <w:lang w:val="uk-UA" w:eastAsia="en-US"/>
        </w:rPr>
      </w:pPr>
    </w:p>
    <w:p w:rsidR="009C7C64" w:rsidRPr="00411F4C" w:rsidRDefault="009C7C64" w:rsidP="00411F4C">
      <w:pPr>
        <w:spacing w:line="300" w:lineRule="exact"/>
        <w:jc w:val="center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ab/>
        <w:t>2.1. Персональну відповідальність за збереженням та раціональним використанням отриманих виробів медичного призначення для лікування хворих із серцево-судинними та судинно-мозковими захворюваннями.</w:t>
      </w:r>
    </w:p>
    <w:p w:rsidR="00411F4C" w:rsidRPr="00411F4C" w:rsidRDefault="00411F4C" w:rsidP="00411F4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411F4C" w:rsidRPr="00411F4C" w:rsidRDefault="00411F4C" w:rsidP="00411F4C">
      <w:pPr>
        <w:ind w:firstLine="720"/>
        <w:jc w:val="both"/>
        <w:rPr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 w:eastAsia="en-US"/>
        </w:rPr>
        <w:t>2.2.</w:t>
      </w:r>
      <w:r w:rsidRPr="00411F4C">
        <w:rPr>
          <w:sz w:val="28"/>
          <w:szCs w:val="28"/>
          <w:lang w:val="uk-UA" w:eastAsia="en-US"/>
        </w:rPr>
        <w:tab/>
        <w:t>Облік отриманих медичних виробів відповідно до наказу департаменту охорони здоров'я облдержадміністрації</w:t>
      </w:r>
      <w:r w:rsidRPr="00411F4C">
        <w:rPr>
          <w:rFonts w:eastAsia="Times New Roman"/>
          <w:bCs/>
          <w:spacing w:val="-1"/>
          <w:sz w:val="28"/>
          <w:szCs w:val="28"/>
          <w:lang w:val="uk-UA" w:eastAsia="en-US"/>
        </w:rPr>
        <w:t xml:space="preserve"> </w:t>
      </w:r>
      <w:r w:rsidRPr="00411F4C">
        <w:rPr>
          <w:bCs/>
          <w:sz w:val="28"/>
          <w:szCs w:val="28"/>
          <w:lang w:val="uk-UA" w:eastAsia="en-US"/>
        </w:rPr>
        <w:t xml:space="preserve">від </w:t>
      </w:r>
      <w:r w:rsidRPr="00411F4C">
        <w:rPr>
          <w:sz w:val="28"/>
          <w:szCs w:val="28"/>
          <w:lang w:val="uk-UA" w:eastAsia="en-US"/>
        </w:rPr>
        <w:t>02 січня 2019 року                             № 5/0/197-19 «Щодо обліку матеріальних цінностей, які надходять до області шляхом централізованого постачання» (зі змінами)</w:t>
      </w:r>
      <w:r w:rsidRPr="00411F4C">
        <w:rPr>
          <w:bCs/>
          <w:sz w:val="28"/>
          <w:szCs w:val="28"/>
          <w:lang w:val="uk-UA" w:eastAsia="en-US"/>
        </w:rPr>
        <w:t>.</w:t>
      </w:r>
    </w:p>
    <w:p w:rsidR="00411F4C" w:rsidRPr="00411F4C" w:rsidRDefault="00411F4C" w:rsidP="00411F4C">
      <w:pPr>
        <w:spacing w:line="300" w:lineRule="exact"/>
        <w:ind w:firstLine="720"/>
        <w:jc w:val="both"/>
        <w:rPr>
          <w:sz w:val="28"/>
          <w:szCs w:val="28"/>
          <w:lang w:val="uk-UA" w:eastAsia="en-US"/>
        </w:rPr>
      </w:pPr>
    </w:p>
    <w:p w:rsidR="00411F4C" w:rsidRPr="00411F4C" w:rsidRDefault="00411F4C" w:rsidP="00411F4C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411F4C">
        <w:rPr>
          <w:sz w:val="28"/>
          <w:szCs w:val="28"/>
          <w:lang w:val="uk-UA"/>
        </w:rPr>
        <w:t>2.</w:t>
      </w:r>
      <w:r w:rsidR="009C7C64">
        <w:rPr>
          <w:sz w:val="28"/>
          <w:szCs w:val="28"/>
          <w:lang w:val="uk-UA"/>
        </w:rPr>
        <w:t>3</w:t>
      </w:r>
      <w:r w:rsidRPr="00411F4C">
        <w:rPr>
          <w:sz w:val="28"/>
          <w:szCs w:val="28"/>
          <w:lang w:val="uk-UA"/>
        </w:rPr>
        <w:t>.</w:t>
      </w:r>
      <w:r w:rsidRPr="00411F4C">
        <w:rPr>
          <w:sz w:val="28"/>
          <w:szCs w:val="28"/>
          <w:lang w:val="uk-UA"/>
        </w:rPr>
        <w:tab/>
        <w:t>С</w:t>
      </w:r>
      <w:r w:rsidRPr="00411F4C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411F4C">
        <w:rPr>
          <w:sz w:val="28"/>
          <w:szCs w:val="28"/>
          <w:lang w:val="uk-UA"/>
        </w:rPr>
        <w:t>державного підприємства «Укрмедпостач» МОЗ України»</w:t>
      </w:r>
      <w:r w:rsidRPr="00411F4C">
        <w:rPr>
          <w:spacing w:val="-2"/>
          <w:sz w:val="28"/>
          <w:szCs w:val="28"/>
          <w:lang w:val="uk-UA"/>
        </w:rPr>
        <w:t>.</w:t>
      </w:r>
    </w:p>
    <w:p w:rsidR="00411F4C" w:rsidRPr="00411F4C" w:rsidRDefault="00411F4C" w:rsidP="00411F4C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411F4C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411F4C" w:rsidRPr="00411F4C" w:rsidRDefault="00411F4C" w:rsidP="00411F4C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411F4C" w:rsidRPr="00411F4C" w:rsidRDefault="00411F4C" w:rsidP="00411F4C">
      <w:pPr>
        <w:widowControl w:val="0"/>
        <w:ind w:firstLine="851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411F4C">
        <w:rPr>
          <w:sz w:val="28"/>
          <w:szCs w:val="28"/>
          <w:lang w:val="uk-UA"/>
        </w:rPr>
        <w:t>3.</w:t>
      </w:r>
      <w:r w:rsidRPr="00411F4C">
        <w:rPr>
          <w:sz w:val="28"/>
          <w:szCs w:val="28"/>
          <w:lang w:val="uk-UA"/>
        </w:rPr>
        <w:tab/>
      </w:r>
      <w:r w:rsidR="00FA2B4A">
        <w:rPr>
          <w:rFonts w:eastAsia="Times New Roman"/>
          <w:spacing w:val="-1"/>
          <w:sz w:val="28"/>
          <w:szCs w:val="28"/>
          <w:lang w:val="uk-UA" w:eastAsia="en-US"/>
        </w:rPr>
        <w:t xml:space="preserve">В.о. начальника </w:t>
      </w:r>
      <w:r w:rsidRPr="00411F4C">
        <w:rPr>
          <w:rFonts w:eastAsia="Times New Roman"/>
          <w:spacing w:val="-1"/>
          <w:sz w:val="28"/>
          <w:szCs w:val="28"/>
          <w:lang w:val="uk-UA" w:eastAsia="en-US"/>
        </w:rPr>
        <w:t>відділу лікувально-профілактичної допомоги дорослому населенню (Календа) надати:</w:t>
      </w:r>
    </w:p>
    <w:p w:rsidR="00411F4C" w:rsidRPr="00411F4C" w:rsidRDefault="00411F4C" w:rsidP="00411F4C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11F4C" w:rsidRPr="00411F4C" w:rsidRDefault="00411F4C" w:rsidP="00411F4C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11F4C" w:rsidRDefault="00411F4C" w:rsidP="00411F4C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411F4C">
        <w:rPr>
          <w:rFonts w:eastAsia="Times New Roman"/>
          <w:spacing w:val="-1"/>
          <w:sz w:val="28"/>
          <w:szCs w:val="28"/>
          <w:lang w:val="uk-UA" w:eastAsia="en-US"/>
        </w:rPr>
        <w:t>3.1.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9C7C64" w:rsidRPr="00411F4C" w:rsidRDefault="009C7C64" w:rsidP="00411F4C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11F4C" w:rsidRPr="00411F4C" w:rsidRDefault="00411F4C" w:rsidP="00411F4C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411F4C">
        <w:rPr>
          <w:rFonts w:eastAsia="Times New Roman"/>
          <w:spacing w:val="-1"/>
          <w:sz w:val="28"/>
          <w:szCs w:val="28"/>
          <w:lang w:val="uk-UA" w:eastAsia="en-US"/>
        </w:rPr>
        <w:t>3.2. копію даного наказу до Міністерства охорони здоров’я України в дводенний термін з дня реєстрації даного наказу.</w:t>
      </w:r>
    </w:p>
    <w:p w:rsidR="00411F4C" w:rsidRPr="00411F4C" w:rsidRDefault="00411F4C" w:rsidP="00411F4C">
      <w:pPr>
        <w:spacing w:line="300" w:lineRule="exact"/>
        <w:ind w:firstLine="709"/>
        <w:jc w:val="both"/>
        <w:rPr>
          <w:sz w:val="28"/>
          <w:szCs w:val="28"/>
          <w:lang w:val="uk-UA" w:eastAsia="en-US"/>
        </w:rPr>
      </w:pPr>
    </w:p>
    <w:p w:rsidR="00411F4C" w:rsidRDefault="00411F4C" w:rsidP="00411F4C">
      <w:pPr>
        <w:spacing w:after="120" w:line="300" w:lineRule="exact"/>
        <w:ind w:firstLine="720"/>
        <w:jc w:val="both"/>
        <w:rPr>
          <w:sz w:val="28"/>
          <w:szCs w:val="28"/>
          <w:lang w:val="uk-UA"/>
        </w:rPr>
      </w:pPr>
      <w:r w:rsidRPr="00411F4C">
        <w:rPr>
          <w:sz w:val="28"/>
          <w:szCs w:val="28"/>
          <w:lang w:val="uk-UA"/>
        </w:rPr>
        <w:t xml:space="preserve">4. </w:t>
      </w:r>
      <w:r w:rsidRPr="00411F4C">
        <w:rPr>
          <w:sz w:val="28"/>
          <w:szCs w:val="28"/>
          <w:lang w:val="x-none"/>
        </w:rPr>
        <w:t xml:space="preserve">Контроль </w:t>
      </w:r>
      <w:r w:rsidRPr="00411F4C">
        <w:rPr>
          <w:sz w:val="28"/>
          <w:szCs w:val="28"/>
          <w:lang w:val="uk-UA"/>
        </w:rPr>
        <w:t>за виконанням наказу покласти на</w:t>
      </w:r>
      <w:r w:rsidRPr="00411F4C">
        <w:rPr>
          <w:sz w:val="28"/>
          <w:szCs w:val="28"/>
          <w:lang w:val="x-none"/>
        </w:rPr>
        <w:t xml:space="preserve"> заступник</w:t>
      </w:r>
      <w:r w:rsidRPr="00411F4C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9C7C64" w:rsidRDefault="009C7C64" w:rsidP="00411F4C">
      <w:pPr>
        <w:spacing w:after="120" w:line="300" w:lineRule="exact"/>
        <w:ind w:firstLine="720"/>
        <w:jc w:val="both"/>
        <w:rPr>
          <w:sz w:val="28"/>
          <w:szCs w:val="28"/>
          <w:lang w:val="uk-UA"/>
        </w:rPr>
      </w:pPr>
    </w:p>
    <w:p w:rsidR="009C7C64" w:rsidRPr="00411F4C" w:rsidRDefault="009C7C64" w:rsidP="00411F4C">
      <w:pPr>
        <w:spacing w:after="120" w:line="300" w:lineRule="exact"/>
        <w:ind w:firstLine="720"/>
        <w:jc w:val="both"/>
        <w:rPr>
          <w:sz w:val="28"/>
          <w:szCs w:val="28"/>
          <w:lang w:val="uk-UA"/>
        </w:rPr>
      </w:pPr>
    </w:p>
    <w:p w:rsidR="00411F4C" w:rsidRDefault="00411F4C" w:rsidP="00411F4C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411F4C">
        <w:rPr>
          <w:rFonts w:eastAsia="Times New Roman"/>
          <w:spacing w:val="-1"/>
          <w:sz w:val="28"/>
          <w:szCs w:val="28"/>
          <w:lang w:val="uk-UA" w:eastAsia="en-US"/>
        </w:rPr>
        <w:t xml:space="preserve">Підстава: </w:t>
      </w:r>
    </w:p>
    <w:p w:rsidR="009C7C64" w:rsidRPr="00411F4C" w:rsidRDefault="009C7C64" w:rsidP="00411F4C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11F4C" w:rsidRDefault="00411F4C" w:rsidP="009C7C64">
      <w:pPr>
        <w:ind w:firstLine="709"/>
        <w:jc w:val="both"/>
        <w:rPr>
          <w:sz w:val="28"/>
          <w:szCs w:val="28"/>
        </w:rPr>
      </w:pPr>
      <w:r w:rsidRPr="00411F4C">
        <w:rPr>
          <w:rFonts w:eastAsia="Times New Roman"/>
          <w:spacing w:val="-1"/>
          <w:sz w:val="28"/>
          <w:szCs w:val="28"/>
          <w:lang w:val="uk-UA" w:eastAsia="en-US"/>
        </w:rPr>
        <w:t>- видаткова накладна № К-</w:t>
      </w:r>
      <w:r w:rsidRPr="00411F4C">
        <w:rPr>
          <w:sz w:val="28"/>
          <w:szCs w:val="28"/>
        </w:rPr>
        <w:t>12693 від 13 серпня 2019 року;</w:t>
      </w:r>
    </w:p>
    <w:p w:rsidR="009C7C64" w:rsidRPr="00411F4C" w:rsidRDefault="009C7C64" w:rsidP="009C7C64">
      <w:pPr>
        <w:ind w:firstLine="709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11F4C" w:rsidRDefault="009C7C64" w:rsidP="009C7C64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rFonts w:eastAsia="Times New Roman"/>
          <w:spacing w:val="-1"/>
          <w:sz w:val="28"/>
          <w:szCs w:val="28"/>
          <w:lang w:val="uk-UA" w:eastAsia="en-US"/>
        </w:rPr>
        <w:tab/>
      </w:r>
      <w:r w:rsidR="00411F4C" w:rsidRPr="00411F4C">
        <w:rPr>
          <w:rFonts w:eastAsia="Times New Roman"/>
          <w:spacing w:val="-1"/>
          <w:sz w:val="28"/>
          <w:szCs w:val="28"/>
          <w:lang w:val="uk-UA" w:eastAsia="en-US"/>
        </w:rPr>
        <w:t>- лист експертів ДОЗ ОДА від 2</w:t>
      </w:r>
      <w:r>
        <w:rPr>
          <w:rFonts w:eastAsia="Times New Roman"/>
          <w:spacing w:val="-1"/>
          <w:sz w:val="28"/>
          <w:szCs w:val="28"/>
          <w:lang w:val="uk-UA" w:eastAsia="en-US"/>
        </w:rPr>
        <w:t>1</w:t>
      </w:r>
      <w:r w:rsidR="00411F4C" w:rsidRPr="00411F4C">
        <w:rPr>
          <w:rFonts w:eastAsia="Times New Roman"/>
          <w:spacing w:val="-1"/>
          <w:sz w:val="28"/>
          <w:szCs w:val="28"/>
          <w:lang w:val="uk-UA" w:eastAsia="en-US"/>
        </w:rPr>
        <w:t xml:space="preserve"> серпня 2019 року №</w:t>
      </w:r>
      <w:r>
        <w:rPr>
          <w:rFonts w:eastAsia="Times New Roman"/>
          <w:spacing w:val="-1"/>
          <w:sz w:val="28"/>
          <w:szCs w:val="28"/>
          <w:lang w:val="uk-UA" w:eastAsia="en-US"/>
        </w:rPr>
        <w:t xml:space="preserve"> 814/11-19</w:t>
      </w:r>
      <w:r w:rsidR="00411F4C" w:rsidRPr="00411F4C">
        <w:rPr>
          <w:rFonts w:eastAsia="Times New Roman"/>
          <w:spacing w:val="-1"/>
          <w:sz w:val="28"/>
          <w:szCs w:val="28"/>
          <w:lang w:val="uk-UA" w:eastAsia="en-US"/>
        </w:rPr>
        <w:t xml:space="preserve">; </w:t>
      </w:r>
    </w:p>
    <w:p w:rsidR="009C7C64" w:rsidRPr="00411F4C" w:rsidRDefault="009C7C64" w:rsidP="009C7C64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11F4C" w:rsidRPr="00411F4C" w:rsidRDefault="009C7C64" w:rsidP="009C7C64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rFonts w:eastAsia="Times New Roman"/>
          <w:spacing w:val="-1"/>
          <w:sz w:val="28"/>
          <w:szCs w:val="28"/>
          <w:lang w:val="uk-UA" w:eastAsia="en-US"/>
        </w:rPr>
        <w:tab/>
      </w:r>
      <w:r w:rsidR="00411F4C" w:rsidRPr="00411F4C">
        <w:rPr>
          <w:rFonts w:eastAsia="Times New Roman"/>
          <w:spacing w:val="-1"/>
          <w:sz w:val="28"/>
          <w:szCs w:val="28"/>
          <w:lang w:val="uk-UA" w:eastAsia="en-US"/>
        </w:rPr>
        <w:t>-</w:t>
      </w:r>
      <w:r>
        <w:rPr>
          <w:rFonts w:eastAsia="Times New Roman"/>
          <w:spacing w:val="-1"/>
          <w:sz w:val="28"/>
          <w:szCs w:val="28"/>
          <w:lang w:val="uk-UA" w:eastAsia="en-US"/>
        </w:rPr>
        <w:t xml:space="preserve"> </w:t>
      </w:r>
      <w:r w:rsidR="00411F4C" w:rsidRPr="00411F4C">
        <w:rPr>
          <w:rFonts w:eastAsia="Times New Roman"/>
          <w:spacing w:val="-1"/>
          <w:sz w:val="28"/>
          <w:szCs w:val="28"/>
          <w:lang w:val="uk-UA" w:eastAsia="en-US"/>
        </w:rPr>
        <w:t xml:space="preserve">лист директора КП «Дніпропетровський обласний клінічний центр кардіології та кардіохірургії» ДОР» </w:t>
      </w:r>
      <w:r w:rsidRPr="00411F4C">
        <w:rPr>
          <w:rFonts w:eastAsia="Times New Roman"/>
          <w:spacing w:val="-1"/>
          <w:sz w:val="28"/>
          <w:szCs w:val="28"/>
          <w:lang w:val="uk-UA" w:eastAsia="en-US"/>
        </w:rPr>
        <w:t>від 2</w:t>
      </w:r>
      <w:r w:rsidRPr="009C7C64">
        <w:rPr>
          <w:rFonts w:eastAsia="Times New Roman"/>
          <w:spacing w:val="-1"/>
          <w:sz w:val="28"/>
          <w:szCs w:val="28"/>
          <w:lang w:val="uk-UA" w:eastAsia="en-US"/>
        </w:rPr>
        <w:t>1</w:t>
      </w:r>
      <w:r w:rsidRPr="00411F4C">
        <w:rPr>
          <w:rFonts w:eastAsia="Times New Roman"/>
          <w:spacing w:val="-1"/>
          <w:sz w:val="28"/>
          <w:szCs w:val="28"/>
          <w:lang w:val="uk-UA" w:eastAsia="en-US"/>
        </w:rPr>
        <w:t xml:space="preserve"> серпня 2019 року №</w:t>
      </w:r>
      <w:r w:rsidRPr="009C7C64">
        <w:rPr>
          <w:rFonts w:eastAsia="Times New Roman"/>
          <w:spacing w:val="-1"/>
          <w:sz w:val="28"/>
          <w:szCs w:val="28"/>
          <w:lang w:val="uk-UA" w:eastAsia="en-US"/>
        </w:rPr>
        <w:t xml:space="preserve"> 81</w:t>
      </w:r>
      <w:r>
        <w:rPr>
          <w:rFonts w:eastAsia="Times New Roman"/>
          <w:spacing w:val="-1"/>
          <w:sz w:val="28"/>
          <w:szCs w:val="28"/>
          <w:lang w:val="uk-UA" w:eastAsia="en-US"/>
        </w:rPr>
        <w:t>6</w:t>
      </w:r>
      <w:r w:rsidRPr="009C7C64">
        <w:rPr>
          <w:rFonts w:eastAsia="Times New Roman"/>
          <w:spacing w:val="-1"/>
          <w:sz w:val="28"/>
          <w:szCs w:val="28"/>
          <w:lang w:val="uk-UA" w:eastAsia="en-US"/>
        </w:rPr>
        <w:t>/11-19</w:t>
      </w:r>
      <w:r>
        <w:rPr>
          <w:rFonts w:eastAsia="Times New Roman"/>
          <w:spacing w:val="-1"/>
          <w:sz w:val="28"/>
          <w:szCs w:val="28"/>
          <w:lang w:val="uk-UA" w:eastAsia="en-US"/>
        </w:rPr>
        <w:t>;</w:t>
      </w:r>
    </w:p>
    <w:p w:rsidR="009C7C64" w:rsidRDefault="009C7C64" w:rsidP="009C7C64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</w:r>
    </w:p>
    <w:p w:rsidR="009C7C64" w:rsidRDefault="009C7C64" w:rsidP="009C7C64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3</w:t>
      </w:r>
    </w:p>
    <w:p w:rsidR="009C7C64" w:rsidRDefault="009C7C64" w:rsidP="009C7C64">
      <w:pPr>
        <w:jc w:val="both"/>
        <w:rPr>
          <w:rFonts w:eastAsia="Times New Roman"/>
          <w:sz w:val="28"/>
          <w:szCs w:val="28"/>
          <w:lang w:val="uk-UA"/>
        </w:rPr>
      </w:pPr>
    </w:p>
    <w:p w:rsidR="00411F4C" w:rsidRPr="009C7C64" w:rsidRDefault="00411F4C" w:rsidP="009C7C64">
      <w:pPr>
        <w:jc w:val="both"/>
        <w:rPr>
          <w:rFonts w:eastAsia="Times New Roman"/>
          <w:sz w:val="28"/>
          <w:szCs w:val="28"/>
          <w:lang w:val="uk-UA"/>
        </w:rPr>
      </w:pPr>
      <w:r w:rsidRPr="00411F4C">
        <w:rPr>
          <w:rFonts w:eastAsia="Times New Roman"/>
          <w:sz w:val="28"/>
          <w:szCs w:val="28"/>
          <w:lang w:val="uk-UA"/>
        </w:rPr>
        <w:t>- наказ МОЗ України від 03 серпня 2018 року №1448  «Про затвердження Розподілу медичного виробу «Спіральна система</w:t>
      </w:r>
      <w:r w:rsidRPr="00411F4C">
        <w:rPr>
          <w:rFonts w:eastAsia="Times New Roman"/>
          <w:sz w:val="28"/>
          <w:szCs w:val="28"/>
        </w:rPr>
        <w:t> </w:t>
      </w:r>
      <w:r w:rsidRPr="00411F4C">
        <w:rPr>
          <w:rFonts w:eastAsia="Times New Roman"/>
          <w:sz w:val="28"/>
          <w:szCs w:val="28"/>
          <w:lang w:val="uk-UA"/>
        </w:rPr>
        <w:t xml:space="preserve"> для усунення відкритої</w:t>
      </w:r>
      <w:r w:rsidR="009C7C64" w:rsidRPr="009C7C64">
        <w:rPr>
          <w:rFonts w:eastAsia="Times New Roman"/>
          <w:sz w:val="28"/>
          <w:szCs w:val="28"/>
          <w:lang w:val="uk-UA"/>
        </w:rPr>
        <w:t xml:space="preserve"> </w:t>
      </w:r>
      <w:r w:rsidRPr="00411F4C">
        <w:rPr>
          <w:rFonts w:eastAsia="Times New Roman"/>
          <w:sz w:val="28"/>
          <w:szCs w:val="28"/>
          <w:lang w:val="uk-UA"/>
        </w:rPr>
        <w:t>артеріальної протоки» для стентування коронарних судин для лікування хворих із серцево-судинними та судинно-мозковими захворюваннями, закупленого за кошти Державного бюджету України на 2016 рік».</w:t>
      </w:r>
    </w:p>
    <w:p w:rsidR="009C7C64" w:rsidRPr="00411F4C" w:rsidRDefault="009C7C64" w:rsidP="009C7C64">
      <w:pPr>
        <w:jc w:val="both"/>
        <w:rPr>
          <w:rFonts w:eastAsia="Times New Roman"/>
          <w:b/>
          <w:bCs/>
          <w:sz w:val="28"/>
          <w:szCs w:val="28"/>
          <w:lang w:val="uk-UA"/>
        </w:rPr>
      </w:pPr>
    </w:p>
    <w:p w:rsidR="00411F4C" w:rsidRPr="00411F4C" w:rsidRDefault="00411F4C" w:rsidP="00411F4C">
      <w:pPr>
        <w:jc w:val="both"/>
        <w:rPr>
          <w:bCs/>
          <w:sz w:val="28"/>
          <w:szCs w:val="28"/>
          <w:lang w:val="uk-UA"/>
        </w:rPr>
      </w:pPr>
    </w:p>
    <w:p w:rsidR="00411F4C" w:rsidRPr="00411F4C" w:rsidRDefault="00411F4C" w:rsidP="00411F4C">
      <w:pPr>
        <w:jc w:val="both"/>
        <w:rPr>
          <w:sz w:val="28"/>
          <w:szCs w:val="28"/>
          <w:lang w:val="uk-UA"/>
        </w:rPr>
      </w:pPr>
      <w:r w:rsidRPr="00411F4C">
        <w:rPr>
          <w:sz w:val="28"/>
          <w:szCs w:val="28"/>
          <w:lang w:val="uk-UA"/>
        </w:rPr>
        <w:t xml:space="preserve">В.о. директора департаменту </w:t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  <w:t>Т.П.</w:t>
      </w:r>
      <w:r w:rsidR="009C7C64" w:rsidRPr="00411F4C">
        <w:rPr>
          <w:sz w:val="28"/>
          <w:szCs w:val="28"/>
          <w:lang w:val="uk-UA"/>
        </w:rPr>
        <w:t>КВІТНИЦЬКА</w:t>
      </w:r>
    </w:p>
    <w:p w:rsidR="00411F4C" w:rsidRPr="00411F4C" w:rsidRDefault="00411F4C" w:rsidP="00411F4C">
      <w:pPr>
        <w:jc w:val="both"/>
        <w:rPr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  <w:bookmarkStart w:id="2" w:name="_Hlk4512305"/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9C7C64" w:rsidRDefault="009C7C64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</w:p>
    <w:p w:rsidR="00411F4C" w:rsidRPr="00411F4C" w:rsidRDefault="00411F4C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  <w:r w:rsidRPr="00411F4C">
        <w:rPr>
          <w:bCs/>
          <w:sz w:val="28"/>
          <w:szCs w:val="28"/>
          <w:lang w:val="uk-UA"/>
        </w:rPr>
        <w:lastRenderedPageBreak/>
        <w:t>Д</w:t>
      </w:r>
      <w:r w:rsidRPr="00411F4C">
        <w:rPr>
          <w:bCs/>
          <w:sz w:val="28"/>
          <w:szCs w:val="28"/>
        </w:rPr>
        <w:t>одат</w:t>
      </w:r>
      <w:r w:rsidRPr="00411F4C">
        <w:rPr>
          <w:bCs/>
          <w:sz w:val="28"/>
          <w:szCs w:val="28"/>
          <w:lang w:val="uk-UA"/>
        </w:rPr>
        <w:t>ок</w:t>
      </w:r>
      <w:r w:rsidRPr="00411F4C">
        <w:rPr>
          <w:bCs/>
          <w:sz w:val="28"/>
          <w:szCs w:val="28"/>
        </w:rPr>
        <w:t xml:space="preserve"> </w:t>
      </w:r>
      <w:r w:rsidRPr="00411F4C">
        <w:rPr>
          <w:bCs/>
          <w:sz w:val="28"/>
          <w:szCs w:val="28"/>
          <w:lang w:val="uk-UA"/>
        </w:rPr>
        <w:t>наказу ДОЗ ОДА</w:t>
      </w:r>
    </w:p>
    <w:p w:rsidR="00411F4C" w:rsidRPr="00411F4C" w:rsidRDefault="00411F4C" w:rsidP="00411F4C">
      <w:pPr>
        <w:spacing w:line="360" w:lineRule="auto"/>
        <w:jc w:val="right"/>
        <w:rPr>
          <w:bCs/>
          <w:sz w:val="28"/>
          <w:szCs w:val="28"/>
          <w:lang w:val="uk-UA"/>
        </w:rPr>
      </w:pPr>
      <w:r w:rsidRPr="00411F4C">
        <w:rPr>
          <w:bCs/>
          <w:sz w:val="28"/>
          <w:szCs w:val="28"/>
          <w:lang w:val="uk-UA"/>
        </w:rPr>
        <w:t>_______________№___________</w:t>
      </w:r>
    </w:p>
    <w:bookmarkEnd w:id="2"/>
    <w:p w:rsidR="009C7C64" w:rsidRDefault="00411F4C" w:rsidP="009C7C64">
      <w:pPr>
        <w:ind w:firstLine="708"/>
        <w:jc w:val="center"/>
        <w:rPr>
          <w:b/>
          <w:sz w:val="28"/>
          <w:szCs w:val="28"/>
        </w:rPr>
      </w:pPr>
      <w:r w:rsidRPr="00411F4C">
        <w:rPr>
          <w:b/>
          <w:sz w:val="28"/>
          <w:szCs w:val="28"/>
        </w:rPr>
        <w:t xml:space="preserve">Розподіл медичних виробів для лікування хворих на серцево-судинні захворювання, закуплених за кошти Державного бюджету України </w:t>
      </w:r>
    </w:p>
    <w:p w:rsidR="00411F4C" w:rsidRPr="00411F4C" w:rsidRDefault="00411F4C" w:rsidP="009C7C64">
      <w:pPr>
        <w:ind w:firstLine="708"/>
        <w:jc w:val="center"/>
        <w:rPr>
          <w:b/>
          <w:sz w:val="28"/>
          <w:szCs w:val="28"/>
          <w:lang w:val="uk-UA"/>
        </w:rPr>
      </w:pPr>
      <w:r w:rsidRPr="00411F4C">
        <w:rPr>
          <w:b/>
          <w:sz w:val="28"/>
          <w:szCs w:val="28"/>
        </w:rPr>
        <w:t>на 201</w:t>
      </w:r>
      <w:r w:rsidRPr="00411F4C">
        <w:rPr>
          <w:b/>
          <w:sz w:val="28"/>
          <w:szCs w:val="28"/>
          <w:lang w:val="uk-UA"/>
        </w:rPr>
        <w:t>6</w:t>
      </w:r>
      <w:r w:rsidRPr="00411F4C">
        <w:rPr>
          <w:b/>
          <w:sz w:val="28"/>
          <w:szCs w:val="28"/>
        </w:rPr>
        <w:t xml:space="preserve"> рік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33"/>
        <w:gridCol w:w="2403"/>
        <w:gridCol w:w="992"/>
        <w:gridCol w:w="993"/>
        <w:gridCol w:w="850"/>
        <w:gridCol w:w="1276"/>
      </w:tblGrid>
      <w:tr w:rsidR="00411F4C" w:rsidRPr="00411F4C" w:rsidTr="00644CD7">
        <w:trPr>
          <w:cantSplit/>
          <w:trHeight w:val="5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b/>
              </w:rPr>
            </w:pPr>
            <w:r w:rsidRPr="00411F4C">
              <w:rPr>
                <w:b/>
              </w:rPr>
              <w:t>№ з/п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b/>
              </w:rPr>
            </w:pPr>
            <w:r w:rsidRPr="00411F4C">
              <w:rPr>
                <w:b/>
              </w:rPr>
              <w:t xml:space="preserve">Міжнародна </w:t>
            </w:r>
          </w:p>
          <w:p w:rsidR="00411F4C" w:rsidRPr="00411F4C" w:rsidRDefault="00411F4C" w:rsidP="00411F4C">
            <w:pPr>
              <w:jc w:val="center"/>
              <w:rPr>
                <w:b/>
              </w:rPr>
            </w:pPr>
            <w:r w:rsidRPr="00411F4C">
              <w:rPr>
                <w:b/>
              </w:rPr>
              <w:t>непатентована назва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b/>
              </w:rPr>
            </w:pPr>
            <w:r w:rsidRPr="00411F4C">
              <w:rPr>
                <w:b/>
              </w:rPr>
              <w:t>Торговельна назва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spacing w:line="360" w:lineRule="auto"/>
              <w:ind w:left="-108" w:right="-63"/>
              <w:jc w:val="center"/>
              <w:rPr>
                <w:b/>
              </w:rPr>
            </w:pPr>
            <w:r w:rsidRPr="00411F4C">
              <w:rPr>
                <w:b/>
              </w:rPr>
              <w:t>Од. виміру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</w:rPr>
            </w:pPr>
            <w:r w:rsidRPr="00411F4C">
              <w:rPr>
                <w:b/>
                <w:sz w:val="18"/>
                <w:szCs w:val="18"/>
              </w:rPr>
              <w:t>Термін придатності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b/>
              </w:rPr>
            </w:pPr>
            <w:r w:rsidRPr="00411F4C">
              <w:rPr>
                <w:b/>
              </w:rPr>
              <w:t xml:space="preserve"> Отримано кіль-</w:t>
            </w:r>
          </w:p>
          <w:p w:rsidR="00411F4C" w:rsidRPr="00411F4C" w:rsidRDefault="00411F4C" w:rsidP="00411F4C">
            <w:pPr>
              <w:jc w:val="center"/>
              <w:rPr>
                <w:b/>
                <w:sz w:val="18"/>
                <w:szCs w:val="18"/>
              </w:rPr>
            </w:pPr>
            <w:r w:rsidRPr="00411F4C">
              <w:rPr>
                <w:b/>
              </w:rPr>
              <w:t>кість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b/>
                <w:sz w:val="18"/>
                <w:szCs w:val="18"/>
              </w:rPr>
            </w:pPr>
            <w:r w:rsidRPr="00411F4C">
              <w:rPr>
                <w:b/>
                <w:sz w:val="18"/>
                <w:szCs w:val="18"/>
              </w:rPr>
              <w:t>РОЗПОДІЛ</w:t>
            </w:r>
          </w:p>
          <w:p w:rsidR="00411F4C" w:rsidRPr="00411F4C" w:rsidRDefault="00411F4C" w:rsidP="00411F4C">
            <w:pPr>
              <w:jc w:val="center"/>
              <w:rPr>
                <w:b/>
                <w:sz w:val="18"/>
                <w:szCs w:val="18"/>
              </w:rPr>
            </w:pPr>
            <w:r w:rsidRPr="00411F4C">
              <w:rPr>
                <w:b/>
                <w:sz w:val="18"/>
                <w:szCs w:val="18"/>
              </w:rPr>
              <w:t>до</w:t>
            </w:r>
          </w:p>
          <w:p w:rsidR="00411F4C" w:rsidRPr="00411F4C" w:rsidRDefault="00411F4C" w:rsidP="00411F4C">
            <w:pPr>
              <w:jc w:val="center"/>
              <w:rPr>
                <w:b/>
                <w:sz w:val="18"/>
                <w:szCs w:val="18"/>
              </w:rPr>
            </w:pPr>
            <w:r w:rsidRPr="00411F4C">
              <w:rPr>
                <w:b/>
                <w:sz w:val="18"/>
                <w:szCs w:val="18"/>
              </w:rPr>
              <w:t>КП «ДОКЦКК»        ДОР»</w:t>
            </w:r>
          </w:p>
        </w:tc>
      </w:tr>
      <w:tr w:rsidR="00411F4C" w:rsidRPr="00411F4C" w:rsidTr="00644CD7">
        <w:trPr>
          <w:cantSplit/>
          <w:trHeight w:val="99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  <w:sz w:val="18"/>
                <w:szCs w:val="18"/>
              </w:rPr>
            </w:pPr>
          </w:p>
        </w:tc>
      </w:tr>
      <w:tr w:rsidR="00411F4C" w:rsidRPr="00411F4C" w:rsidTr="00644CD7">
        <w:trPr>
          <w:cantSplit/>
          <w:trHeight w:val="2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rPr>
                <w:b/>
                <w:sz w:val="22"/>
                <w:szCs w:val="22"/>
              </w:rPr>
            </w:pPr>
            <w:r w:rsidRPr="00411F4C">
              <w:rPr>
                <w:b/>
                <w:sz w:val="22"/>
                <w:szCs w:val="22"/>
              </w:rPr>
              <w:t>Видаткова накладна № К-12693 від 13 серпня 2019 р.</w:t>
            </w:r>
          </w:p>
          <w:p w:rsidR="00411F4C" w:rsidRPr="00411F4C" w:rsidRDefault="00411F4C" w:rsidP="00411F4C">
            <w:pPr>
              <w:rPr>
                <w:sz w:val="22"/>
                <w:szCs w:val="22"/>
              </w:rPr>
            </w:pPr>
            <w:r w:rsidRPr="00411F4C">
              <w:rPr>
                <w:b/>
                <w:sz w:val="22"/>
                <w:szCs w:val="22"/>
              </w:rPr>
              <w:t>Наказ МОЗ України № 1448 від 03 серпня 2018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</w:pPr>
          </w:p>
        </w:tc>
      </w:tr>
      <w:tr w:rsidR="00411F4C" w:rsidRPr="00411F4C" w:rsidTr="00644CD7">
        <w:trPr>
          <w:cantSplit/>
          <w:trHeight w:val="2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</w:pPr>
            <w:r w:rsidRPr="00411F4C"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r w:rsidRPr="00411F4C">
              <w:t>Спіральна система для усунення дефекту відкритого артеріального протоку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r w:rsidRPr="00411F4C">
              <w:t>Спіральна система для усунення відкритої артеріальної протоки Nit-OccIud® PDA, 5*4mm (Maлa), кат.номер 145054, виробник: pfm medical ag, Germany, серія 11026291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  <w:r w:rsidRPr="00411F4C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  <w:r w:rsidRPr="00411F4C">
              <w:rPr>
                <w:sz w:val="22"/>
                <w:szCs w:val="22"/>
              </w:rPr>
              <w:t>09.11.20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  <w:r w:rsidRPr="00411F4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</w:pPr>
            <w:r w:rsidRPr="00411F4C">
              <w:t>1</w:t>
            </w:r>
          </w:p>
        </w:tc>
      </w:tr>
      <w:tr w:rsidR="00411F4C" w:rsidRPr="00411F4C" w:rsidTr="00644CD7">
        <w:trPr>
          <w:cantSplit/>
          <w:trHeight w:val="2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</w:pPr>
            <w:r w:rsidRPr="00411F4C"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r w:rsidRPr="00411F4C">
              <w:t>Спіральна система для усунення дефекту відкритого артеріального протоку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r w:rsidRPr="00411F4C">
              <w:t>Спіральна система для усунення відкритої артеріальної протоки Nit-OccIud® PDA, 5*4mm (Maлa), кат.номер 145054, виробник: pfm medical ag, Germany, серія 11026292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  <w:r w:rsidRPr="00411F4C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  <w:r w:rsidRPr="00411F4C">
              <w:rPr>
                <w:sz w:val="22"/>
                <w:szCs w:val="22"/>
              </w:rPr>
              <w:t>09.11.20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  <w:rPr>
                <w:sz w:val="22"/>
                <w:szCs w:val="22"/>
              </w:rPr>
            </w:pPr>
            <w:r w:rsidRPr="00411F4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4C" w:rsidRPr="00411F4C" w:rsidRDefault="00411F4C" w:rsidP="00411F4C">
            <w:pPr>
              <w:jc w:val="center"/>
            </w:pPr>
            <w:r w:rsidRPr="00411F4C">
              <w:t>1</w:t>
            </w:r>
          </w:p>
        </w:tc>
      </w:tr>
    </w:tbl>
    <w:p w:rsidR="00411F4C" w:rsidRDefault="00411F4C" w:rsidP="00411F4C">
      <w:pPr>
        <w:rPr>
          <w:b/>
          <w:sz w:val="22"/>
          <w:szCs w:val="22"/>
          <w:lang w:val="uk-UA"/>
        </w:rPr>
      </w:pPr>
    </w:p>
    <w:p w:rsidR="00411F4C" w:rsidRPr="00411F4C" w:rsidRDefault="00411F4C" w:rsidP="00411F4C">
      <w:pPr>
        <w:rPr>
          <w:b/>
          <w:sz w:val="22"/>
          <w:szCs w:val="22"/>
          <w:lang w:val="uk-UA"/>
        </w:rPr>
      </w:pPr>
    </w:p>
    <w:p w:rsidR="00F670E3" w:rsidRPr="00644CD7" w:rsidRDefault="00411F4C">
      <w:pPr>
        <w:rPr>
          <w:sz w:val="28"/>
          <w:szCs w:val="28"/>
          <w:lang w:val="uk-UA"/>
        </w:rPr>
      </w:pPr>
      <w:r w:rsidRPr="00411F4C">
        <w:rPr>
          <w:sz w:val="28"/>
          <w:szCs w:val="28"/>
          <w:lang w:val="uk-UA"/>
        </w:rPr>
        <w:t xml:space="preserve">В.о. директора департаменту </w:t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</w:r>
      <w:r w:rsidRPr="00411F4C">
        <w:rPr>
          <w:sz w:val="28"/>
          <w:szCs w:val="28"/>
          <w:lang w:val="uk-UA"/>
        </w:rPr>
        <w:tab/>
        <w:t>Т.П.</w:t>
      </w:r>
      <w:r w:rsidR="009C7C64" w:rsidRPr="00411F4C">
        <w:rPr>
          <w:sz w:val="28"/>
          <w:szCs w:val="28"/>
          <w:lang w:val="uk-UA"/>
        </w:rPr>
        <w:t>КВІТНИЦЬКА</w:t>
      </w:r>
    </w:p>
    <w:permEnd w:id="135082624"/>
    <w:p w:rsidR="00EB67EA" w:rsidRPr="008F2F54" w:rsidRDefault="00EB67EA" w:rsidP="006A4C16">
      <w:pPr>
        <w:pStyle w:val="a9"/>
        <w:spacing w:after="0"/>
      </w:pPr>
    </w:p>
    <w:sectPr w:rsidR="00EB67EA" w:rsidRPr="008F2F54" w:rsidSect="002358DF">
      <w:headerReference w:type="even" r:id="rId7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51A" w:rsidRDefault="00A5651A" w:rsidP="00D016D4">
      <w:r>
        <w:separator/>
      </w:r>
    </w:p>
  </w:endnote>
  <w:endnote w:type="continuationSeparator" w:id="0">
    <w:p w:rsidR="00A5651A" w:rsidRDefault="00A5651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51A" w:rsidRDefault="00A5651A" w:rsidP="00D016D4">
      <w:r>
        <w:separator/>
      </w:r>
    </w:p>
  </w:footnote>
  <w:footnote w:type="continuationSeparator" w:id="0">
    <w:p w:rsidR="00A5651A" w:rsidRDefault="00A5651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F4C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11F4C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E2B3C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31F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1F6C"/>
    <w:rsid w:val="00644CD7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28AB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4728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C7C64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5651A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0B57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2B4A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A1D65"/>
  <w15:chartTrackingRefBased/>
  <w15:docId w15:val="{2577DC5D-2021-4F56-8479-42F165B8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85</TotalTime>
  <Pages>1</Pages>
  <Words>685</Words>
  <Characters>3909</Characters>
  <Application>Microsoft Office Word</Application>
  <DocSecurity>8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4</cp:revision>
  <cp:lastPrinted>2019-08-28T06:42:00Z</cp:lastPrinted>
  <dcterms:created xsi:type="dcterms:W3CDTF">2019-08-27T12:44:00Z</dcterms:created>
  <dcterms:modified xsi:type="dcterms:W3CDTF">2019-08-30T14:15:00Z</dcterms:modified>
</cp:coreProperties>
</file>